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E43227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Подъездная автодорога к ВОС от казарменной зоны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E43227">
        <w:rPr>
          <w:rFonts w:ascii="Arial" w:eastAsia="MS Mincho" w:hAnsi="Arial" w:cs="Arial"/>
          <w:b/>
          <w:bCs/>
          <w:i/>
          <w:iCs/>
        </w:rPr>
        <w:t>От 0+0 до 1+137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2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0"/>
        <w:gridCol w:w="1457"/>
        <w:gridCol w:w="1457"/>
        <w:gridCol w:w="1457"/>
        <w:gridCol w:w="1455"/>
      </w:tblGrid>
      <w:tr w:rsidR="00E43227" w:rsidTr="00E43227">
        <w:tc>
          <w:tcPr>
            <w:tcW w:w="1669" w:type="pct"/>
            <w:shd w:val="clear" w:color="auto" w:fill="C2D69B" w:themeFill="accent3" w:themeFillTint="99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833" w:type="pct"/>
            <w:shd w:val="clear" w:color="auto" w:fill="C2D69B" w:themeFill="accent3" w:themeFillTint="99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833" w:type="pct"/>
            <w:shd w:val="clear" w:color="auto" w:fill="C2D69B" w:themeFill="accent3" w:themeFillTint="99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833" w:type="pct"/>
            <w:shd w:val="clear" w:color="auto" w:fill="C2D69B" w:themeFill="accent3" w:themeFillTint="99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833" w:type="pct"/>
            <w:shd w:val="clear" w:color="auto" w:fill="C2D69B" w:themeFill="accent3" w:themeFillTint="99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3227" w:rsidTr="00E43227">
        <w:tc>
          <w:tcPr>
            <w:tcW w:w="1669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930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29</w:t>
            </w:r>
          </w:p>
        </w:tc>
      </w:tr>
      <w:tr w:rsidR="00E43227" w:rsidTr="00E43227">
        <w:tc>
          <w:tcPr>
            <w:tcW w:w="1669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1+0 - 1+137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67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7,425</w:t>
            </w: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0,04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0,997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r w:rsidRPr="00E43227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0,04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0,249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0,075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43227" w:rsidTr="00E43227">
        <w:tc>
          <w:tcPr>
            <w:tcW w:w="1669" w:type="pct"/>
          </w:tcPr>
          <w:p w:rsidR="00E43227" w:rsidRPr="00E43227" w:rsidRDefault="00E43227" w:rsidP="00E43227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2" w:name="EXP2"/>
            <w:bookmarkEnd w:id="2"/>
            <w:r w:rsidRPr="00E43227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24,925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7,5</w:t>
            </w:r>
          </w:p>
        </w:tc>
        <w:tc>
          <w:tcPr>
            <w:tcW w:w="833" w:type="pct"/>
          </w:tcPr>
          <w:p w:rsidR="00E43227" w:rsidRDefault="00E43227" w:rsidP="00E4322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36,425</w:t>
            </w:r>
          </w:p>
        </w:tc>
      </w:tr>
    </w:tbl>
    <w:p w:rsidR="00E43227" w:rsidRDefault="00E43227" w:rsidP="00E43227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E43227" w:rsidRDefault="00E43227" w:rsidP="00E4322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E43227" w:rsidRDefault="00E43227" w:rsidP="00E4322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Подъездная автодорога к ВОС от казарменной зоны</w:t>
      </w:r>
    </w:p>
    <w:p w:rsidR="00E43227" w:rsidRDefault="00E43227" w:rsidP="00E43227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1+137</w:t>
      </w:r>
    </w:p>
    <w:p w:rsidR="00E43227" w:rsidRDefault="00E43227" w:rsidP="00E4322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E43227" w:rsidTr="00E43227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E43227" w:rsidTr="00A77C3E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Информационные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8.6.5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Инвалиды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E43227" w:rsidTr="00A77C3E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Pr="00E85476" w:rsidRDefault="00E43227" w:rsidP="00A77C3E">
            <w:pPr>
              <w:rPr>
                <w:rFonts w:ascii="Arial" w:hAnsi="Arial" w:cs="Arial"/>
                <w:b/>
                <w:szCs w:val="16"/>
              </w:rPr>
            </w:pPr>
            <w:r w:rsidRPr="00E85476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227" w:rsidRDefault="00E43227" w:rsidP="00A77C3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26107" w:rsidRDefault="00126107">
      <w:pPr>
        <w:pStyle w:val="a3"/>
        <w:rPr>
          <w:rFonts w:eastAsia="MS Mincho"/>
        </w:rPr>
      </w:pPr>
    </w:p>
    <w:sectPr w:rsidR="00126107" w:rsidSect="005E7D2B">
      <w:footerReference w:type="default" r:id="rId7"/>
      <w:footerReference w:type="first" r:id="rId8"/>
      <w:pgSz w:w="23814" w:h="16840" w:orient="landscape" w:code="8"/>
      <w:pgMar w:top="1134" w:right="1134" w:bottom="1134" w:left="2268" w:header="709" w:footer="709" w:gutter="0"/>
      <w:pgNumType w:start="3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137" w:rsidRDefault="00852137" w:rsidP="005E7D2B">
      <w:r>
        <w:separator/>
      </w:r>
    </w:p>
  </w:endnote>
  <w:endnote w:type="continuationSeparator" w:id="1">
    <w:p w:rsidR="00852137" w:rsidRDefault="00852137" w:rsidP="005E7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4830"/>
      <w:docPartObj>
        <w:docPartGallery w:val="Page Numbers (Bottom of Page)"/>
        <w:docPartUnique/>
      </w:docPartObj>
    </w:sdtPr>
    <w:sdtContent>
      <w:p w:rsidR="005E7D2B" w:rsidRDefault="005E7D2B" w:rsidP="005E7D2B">
        <w:pPr>
          <w:pStyle w:val="a7"/>
          <w:jc w:val="right"/>
        </w:pPr>
        <w:fldSimple w:instr=" PAGE   \* MERGEFORMAT ">
          <w:r>
            <w:rPr>
              <w:noProof/>
            </w:rPr>
            <w:t>34</w:t>
          </w:r>
        </w:fldSimple>
      </w:p>
    </w:sdtContent>
  </w:sdt>
  <w:p w:rsidR="005E7D2B" w:rsidRDefault="005E7D2B" w:rsidP="005E7D2B">
    <w:pPr>
      <w:pStyle w:val="a7"/>
      <w:tabs>
        <w:tab w:val="clear" w:pos="4677"/>
        <w:tab w:val="clear" w:pos="9355"/>
        <w:tab w:val="left" w:pos="1068"/>
      </w:tabs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D2B" w:rsidRDefault="005E7D2B" w:rsidP="005E7D2B">
    <w:pPr>
      <w:pStyle w:val="a7"/>
      <w:jc w:val="right"/>
    </w:pPr>
    <w:r>
      <w:t>33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137" w:rsidRDefault="00852137" w:rsidP="005E7D2B">
      <w:r>
        <w:separator/>
      </w:r>
    </w:p>
  </w:footnote>
  <w:footnote w:type="continuationSeparator" w:id="1">
    <w:p w:rsidR="00852137" w:rsidRDefault="00852137" w:rsidP="005E7D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97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227"/>
    <w:rsid w:val="00126107"/>
    <w:rsid w:val="005E7D2B"/>
    <w:rsid w:val="007969A7"/>
    <w:rsid w:val="008273AE"/>
    <w:rsid w:val="00852137"/>
    <w:rsid w:val="00E36FB9"/>
    <w:rsid w:val="00E4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F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43227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36FB9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rsid w:val="00E36FB9"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E43227"/>
    <w:rPr>
      <w:rFonts w:ascii="Arial" w:eastAsia="MS Mincho" w:hAnsi="Arial" w:cs="Arial"/>
      <w:b/>
      <w:bCs/>
      <w:sz w:val="24"/>
      <w:szCs w:val="24"/>
    </w:rPr>
  </w:style>
  <w:style w:type="paragraph" w:styleId="a5">
    <w:name w:val="header"/>
    <w:basedOn w:val="a"/>
    <w:link w:val="a6"/>
    <w:rsid w:val="005E7D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E7D2B"/>
    <w:rPr>
      <w:sz w:val="24"/>
      <w:szCs w:val="24"/>
    </w:rPr>
  </w:style>
  <w:style w:type="paragraph" w:styleId="a7">
    <w:name w:val="footer"/>
    <w:basedOn w:val="a"/>
    <w:link w:val="a8"/>
    <w:uiPriority w:val="99"/>
    <w:rsid w:val="005E7D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7D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F44EE-6E0A-4651-996F-2ED7944A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12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2</cp:revision>
  <cp:lastPrinted>1601-01-01T00:00:00Z</cp:lastPrinted>
  <dcterms:created xsi:type="dcterms:W3CDTF">2017-11-22T10:15:00Z</dcterms:created>
  <dcterms:modified xsi:type="dcterms:W3CDTF">2017-11-22T10:29:00Z</dcterms:modified>
</cp:coreProperties>
</file>